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456BFF" w14:textId="77777777" w:rsidR="00C57304" w:rsidRDefault="00C57304" w:rsidP="00C573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HILL</w:t>
      </w:r>
      <w:r>
        <w:rPr>
          <w:rFonts w:ascii="Times New Roman" w:hAnsi="Times New Roman" w:cs="Times New Roman"/>
        </w:rPr>
        <w:t xml:space="preserve">      (fl.1484)</w:t>
      </w:r>
    </w:p>
    <w:p w14:paraId="754CC3A4" w14:textId="77777777" w:rsidR="00C57304" w:rsidRDefault="00C57304" w:rsidP="00C57304">
      <w:pPr>
        <w:rPr>
          <w:rFonts w:ascii="Times New Roman" w:hAnsi="Times New Roman" w:cs="Times New Roman"/>
        </w:rPr>
      </w:pPr>
    </w:p>
    <w:p w14:paraId="1CFA58A6" w14:textId="77777777" w:rsidR="00C57304" w:rsidRDefault="00C57304" w:rsidP="00C57304">
      <w:pPr>
        <w:rPr>
          <w:rFonts w:ascii="Times New Roman" w:hAnsi="Times New Roman" w:cs="Times New Roman"/>
        </w:rPr>
      </w:pPr>
    </w:p>
    <w:p w14:paraId="4B27ABB3" w14:textId="77777777" w:rsidR="00C57304" w:rsidRDefault="00C57304" w:rsidP="00C573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William </w:t>
      </w:r>
      <w:proofErr w:type="spellStart"/>
      <w:r>
        <w:rPr>
          <w:rFonts w:ascii="Times New Roman" w:hAnsi="Times New Roman" w:cs="Times New Roman"/>
        </w:rPr>
        <w:t>Huddesfield</w:t>
      </w:r>
      <w:proofErr w:type="spellEnd"/>
      <w:r>
        <w:rPr>
          <w:rFonts w:ascii="Times New Roman" w:hAnsi="Times New Roman" w:cs="Times New Roman"/>
        </w:rPr>
        <w:t xml:space="preserve">(q.v.), Thomas Fowler(q.v.), Thomas </w:t>
      </w:r>
      <w:proofErr w:type="spellStart"/>
      <w:r>
        <w:rPr>
          <w:rFonts w:ascii="Times New Roman" w:hAnsi="Times New Roman" w:cs="Times New Roman"/>
        </w:rPr>
        <w:t>Rokes</w:t>
      </w:r>
      <w:proofErr w:type="spellEnd"/>
      <w:r>
        <w:rPr>
          <w:rFonts w:ascii="Times New Roman" w:hAnsi="Times New Roman" w:cs="Times New Roman"/>
        </w:rPr>
        <w:t>(q.v.),</w:t>
      </w:r>
    </w:p>
    <w:p w14:paraId="4BF2D23C" w14:textId="77777777" w:rsidR="00C57304" w:rsidRDefault="00C57304" w:rsidP="00C573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Empson(q.v.), John Russell, Bishop of Lincoln(q.v.), John Hill(q.v.) </w:t>
      </w:r>
    </w:p>
    <w:p w14:paraId="3D782A54" w14:textId="77777777" w:rsidR="00C57304" w:rsidRDefault="00C57304" w:rsidP="00C57304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and Thomas </w:t>
      </w:r>
      <w:proofErr w:type="spellStart"/>
      <w:r>
        <w:rPr>
          <w:rFonts w:ascii="Times New Roman" w:hAnsi="Times New Roman" w:cs="Times New Roman"/>
        </w:rPr>
        <w:t>Wellesborn</w:t>
      </w:r>
      <w:proofErr w:type="spellEnd"/>
      <w:r>
        <w:rPr>
          <w:rFonts w:ascii="Times New Roman" w:hAnsi="Times New Roman" w:cs="Times New Roman"/>
        </w:rPr>
        <w:t xml:space="preserve">(q.v.) made a plaint of trespass and contempt against Robert 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Brond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Sherfield</w:t>
      </w:r>
      <w:proofErr w:type="spellEnd"/>
      <w:r>
        <w:rPr>
          <w:rFonts w:ascii="Times New Roman" w:hAnsi="Times New Roman" w:cs="Times New Roman"/>
        </w:rPr>
        <w:t xml:space="preserve"> on Loddon, Hampshire(q.v.).</w:t>
      </w:r>
    </w:p>
    <w:p w14:paraId="45FCACE3" w14:textId="77777777" w:rsidR="00C57304" w:rsidRDefault="00C57304" w:rsidP="00C573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9039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981482D" w14:textId="77777777" w:rsidR="00C57304" w:rsidRDefault="00C57304" w:rsidP="00C57304">
      <w:pPr>
        <w:rPr>
          <w:rFonts w:ascii="Times New Roman" w:hAnsi="Times New Roman" w:cs="Times New Roman"/>
        </w:rPr>
      </w:pPr>
    </w:p>
    <w:p w14:paraId="3FBA934E" w14:textId="77777777" w:rsidR="00C57304" w:rsidRDefault="00C57304" w:rsidP="00C57304">
      <w:pPr>
        <w:rPr>
          <w:rFonts w:ascii="Times New Roman" w:hAnsi="Times New Roman" w:cs="Times New Roman"/>
        </w:rPr>
      </w:pPr>
    </w:p>
    <w:p w14:paraId="73B1F093" w14:textId="77777777" w:rsidR="00C57304" w:rsidRDefault="00C57304" w:rsidP="00C573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December 2018</w:t>
      </w:r>
    </w:p>
    <w:p w14:paraId="34BCC357" w14:textId="77777777" w:rsidR="006B2F86" w:rsidRPr="00E71FC3" w:rsidRDefault="00C5730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CAD0D" w14:textId="77777777" w:rsidR="00C57304" w:rsidRDefault="00C57304" w:rsidP="00E71FC3">
      <w:r>
        <w:separator/>
      </w:r>
    </w:p>
  </w:endnote>
  <w:endnote w:type="continuationSeparator" w:id="0">
    <w:p w14:paraId="3EF4E317" w14:textId="77777777" w:rsidR="00C57304" w:rsidRDefault="00C5730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D71A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EBD24" w14:textId="77777777" w:rsidR="00C57304" w:rsidRDefault="00C57304" w:rsidP="00E71FC3">
      <w:r>
        <w:separator/>
      </w:r>
    </w:p>
  </w:footnote>
  <w:footnote w:type="continuationSeparator" w:id="0">
    <w:p w14:paraId="610FFE72" w14:textId="77777777" w:rsidR="00C57304" w:rsidRDefault="00C5730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304"/>
    <w:rsid w:val="001A7C09"/>
    <w:rsid w:val="00577BD5"/>
    <w:rsid w:val="00656CBA"/>
    <w:rsid w:val="006A1F77"/>
    <w:rsid w:val="00733BE7"/>
    <w:rsid w:val="00AB52E8"/>
    <w:rsid w:val="00B16D3F"/>
    <w:rsid w:val="00BB41AC"/>
    <w:rsid w:val="00C5730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815C9"/>
  <w15:chartTrackingRefBased/>
  <w15:docId w15:val="{3D4D360F-842D-4AB4-B0FC-989FF7396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730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573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2018-12-09T20:30:00Z</dcterms:created>
  <dcterms:modified xsi:type="dcterms:W3CDTF">2018-12-09T20:31:00Z</dcterms:modified>
</cp:coreProperties>
</file>